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7982F" w14:textId="77777777" w:rsidR="008647DD" w:rsidRDefault="008647DD" w:rsidP="008647DD">
      <w:pPr>
        <w:pStyle w:val="NoSpacing"/>
      </w:pPr>
      <w:r>
        <w:rPr>
          <w:u w:val="single"/>
        </w:rPr>
        <w:t>Thomas BROWNE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14:paraId="44D63351" w14:textId="77777777" w:rsidR="008647DD" w:rsidRDefault="008647DD" w:rsidP="008647DD">
      <w:pPr>
        <w:pStyle w:val="NoSpacing"/>
      </w:pPr>
      <w:r>
        <w:t>of Denton, Norfolk.</w:t>
      </w:r>
    </w:p>
    <w:p w14:paraId="687B8802" w14:textId="77777777" w:rsidR="008647DD" w:rsidRDefault="008647DD" w:rsidP="008647DD">
      <w:pPr>
        <w:pStyle w:val="NoSpacing"/>
      </w:pPr>
    </w:p>
    <w:p w14:paraId="661DAFE8" w14:textId="77777777" w:rsidR="008647DD" w:rsidRDefault="008647DD" w:rsidP="008647DD">
      <w:pPr>
        <w:pStyle w:val="NoSpacing"/>
      </w:pPr>
    </w:p>
    <w:p w14:paraId="1BF248CD" w14:textId="77777777" w:rsidR="008647DD" w:rsidRDefault="008647DD" w:rsidP="008647DD">
      <w:pPr>
        <w:pStyle w:val="NoSpacing"/>
      </w:pPr>
      <w:r>
        <w:tab/>
        <w:t>1505</w:t>
      </w:r>
      <w:r>
        <w:tab/>
        <w:t>He made his Will</w:t>
      </w:r>
    </w:p>
    <w:p w14:paraId="38DF9B11" w14:textId="77777777" w:rsidR="008647DD" w:rsidRDefault="008647DD" w:rsidP="008647DD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222)</w:t>
      </w:r>
    </w:p>
    <w:p w14:paraId="754CB6A9" w14:textId="77777777" w:rsidR="008647DD" w:rsidRDefault="008647DD" w:rsidP="008647DD">
      <w:pPr>
        <w:pStyle w:val="NoSpacing"/>
      </w:pPr>
    </w:p>
    <w:p w14:paraId="1B086948" w14:textId="77777777" w:rsidR="008647DD" w:rsidRDefault="008647DD" w:rsidP="008647DD">
      <w:pPr>
        <w:pStyle w:val="NoSpacing"/>
      </w:pPr>
    </w:p>
    <w:p w14:paraId="2CBBBA9C" w14:textId="77777777" w:rsidR="008647DD" w:rsidRDefault="008647DD" w:rsidP="008647DD">
      <w:pPr>
        <w:pStyle w:val="NoSpacing"/>
      </w:pPr>
      <w:r>
        <w:t>25 November 2018</w:t>
      </w:r>
    </w:p>
    <w:p w14:paraId="30197AF6" w14:textId="77777777" w:rsidR="006B2F86" w:rsidRPr="00E71FC3" w:rsidRDefault="008647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03530" w14:textId="77777777" w:rsidR="008647DD" w:rsidRDefault="008647DD" w:rsidP="00E71FC3">
      <w:pPr>
        <w:spacing w:after="0" w:line="240" w:lineRule="auto"/>
      </w:pPr>
      <w:r>
        <w:separator/>
      </w:r>
    </w:p>
  </w:endnote>
  <w:endnote w:type="continuationSeparator" w:id="0">
    <w:p w14:paraId="0954157E" w14:textId="77777777" w:rsidR="008647DD" w:rsidRDefault="008647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766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EF559" w14:textId="77777777" w:rsidR="008647DD" w:rsidRDefault="008647DD" w:rsidP="00E71FC3">
      <w:pPr>
        <w:spacing w:after="0" w:line="240" w:lineRule="auto"/>
      </w:pPr>
      <w:r>
        <w:separator/>
      </w:r>
    </w:p>
  </w:footnote>
  <w:footnote w:type="continuationSeparator" w:id="0">
    <w:p w14:paraId="5C964B76" w14:textId="77777777" w:rsidR="008647DD" w:rsidRDefault="008647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7DD"/>
    <w:rsid w:val="001A7C09"/>
    <w:rsid w:val="00577BD5"/>
    <w:rsid w:val="00656CBA"/>
    <w:rsid w:val="006A1F77"/>
    <w:rsid w:val="00733BE7"/>
    <w:rsid w:val="008647D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CAB15"/>
  <w15:chartTrackingRefBased/>
  <w15:docId w15:val="{7BA94891-BDBB-45E5-98BC-91F7BCBA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647D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647D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2018-11-29T22:17:00Z</dcterms:created>
  <dcterms:modified xsi:type="dcterms:W3CDTF">2018-11-29T22:17:00Z</dcterms:modified>
</cp:coreProperties>
</file>